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4B" w:rsidRPr="00A80714" w:rsidRDefault="00F1064B" w:rsidP="002C68DE">
      <w:pPr>
        <w:pStyle w:val="Header"/>
        <w:pBdr>
          <w:bottom w:val="single" w:sz="6" w:space="15" w:color="auto"/>
        </w:pBdr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往事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从未缥缈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rPr>
          <w:rFonts w:ascii="仿宋" w:eastAsia="仿宋" w:hAnsi="仿宋"/>
          <w:b/>
          <w:bCs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高熠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jc w:val="both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把心最柔软处留给你</w:t>
      </w:r>
    </w:p>
    <w:p w:rsidR="00F1064B" w:rsidRPr="00E236D2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我的老师我的母校</w:t>
      </w:r>
      <w:r w:rsidRPr="00A80714">
        <w:rPr>
          <w:rFonts w:ascii="仿宋" w:eastAsia="仿宋" w:hAnsi="仿宋"/>
          <w:color w:val="666666"/>
          <w:sz w:val="30"/>
          <w:szCs w:val="30"/>
          <w:shd w:val="clear" w:color="auto" w:fill="FFFFFF"/>
        </w:rPr>
        <w:br/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虽然我们已经分别的太久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却依旧朝思暮想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魂牵梦绕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是你宽阔了我的心胸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崇高了我的理想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是你开拓了我的视野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“</w:t>
      </w:r>
      <w:hyperlink r:id="rId6" w:tgtFrame="_blank" w:history="1">
        <w:r w:rsidRPr="00A80714">
          <w:rPr>
            <w:rFonts w:ascii="仿宋" w:eastAsia="仿宋" w:hAnsi="仿宋" w:cs="仿宋" w:hint="eastAsia"/>
            <w:color w:val="666666"/>
            <w:sz w:val="30"/>
            <w:szCs w:val="30"/>
          </w:rPr>
          <w:t>闳约深美</w:t>
        </w:r>
      </w:hyperlink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”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永记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心上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是你广博了我的知识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坚定了我的目标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是你塑造了我的精神</w:t>
      </w:r>
    </w:p>
    <w:p w:rsidR="00F1064B" w:rsidRPr="00E236D2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志存高远不屈不挠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我爱你，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我的老师</w:t>
      </w: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难忘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你眉宇间的慈祥和微笑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我爱你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，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我的母校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总想再次回到你的怀抱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</w:p>
    <w:p w:rsidR="00F1064B" w:rsidRPr="00A80714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我爱你，我的老师</w:t>
      </w:r>
    </w:p>
    <w:p w:rsidR="00F1064B" w:rsidRPr="00E236D2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回忆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如此清晰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往事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从未</w:t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飘渺</w:t>
      </w:r>
    </w:p>
    <w:p w:rsidR="00F1064B" w:rsidRDefault="00F1064B" w:rsidP="002C68DE">
      <w:pPr>
        <w:pStyle w:val="Header"/>
        <w:pBdr>
          <w:bottom w:val="single" w:sz="6" w:space="15" w:color="auto"/>
        </w:pBdr>
        <w:spacing w:line="500" w:lineRule="exac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我爱你，我的母校</w:t>
      </w:r>
    </w:p>
    <w:p w:rsidR="00F1064B" w:rsidRPr="002C68DE" w:rsidRDefault="00F1064B" w:rsidP="002C68DE">
      <w:pPr>
        <w:pStyle w:val="Header"/>
        <w:pBdr>
          <w:bottom w:val="single" w:sz="6" w:space="15" w:color="auto"/>
        </w:pBdr>
        <w:tabs>
          <w:tab w:val="left" w:pos="615"/>
        </w:tabs>
        <w:spacing w:line="500" w:lineRule="exact"/>
        <w:jc w:val="left"/>
        <w:rPr>
          <w:rFonts w:ascii="仿宋" w:eastAsia="仿宋" w:hAnsi="仿宋"/>
          <w:color w:val="666666"/>
          <w:sz w:val="30"/>
          <w:szCs w:val="30"/>
          <w:shd w:val="clear" w:color="auto" w:fill="FFFFFF"/>
        </w:rPr>
      </w:pPr>
      <w:r>
        <w:rPr>
          <w:rFonts w:ascii="仿宋" w:eastAsia="仿宋" w:hAnsi="仿宋"/>
          <w:color w:val="666666"/>
          <w:sz w:val="30"/>
          <w:szCs w:val="30"/>
          <w:shd w:val="clear" w:color="auto" w:fill="FFFFFF"/>
        </w:rPr>
        <w:tab/>
      </w:r>
      <w:r>
        <w:rPr>
          <w:rFonts w:ascii="仿宋" w:eastAsia="仿宋" w:hAnsi="仿宋"/>
          <w:color w:val="666666"/>
          <w:sz w:val="30"/>
          <w:szCs w:val="30"/>
          <w:shd w:val="clear" w:color="auto" w:fill="FFFFFF"/>
        </w:rPr>
        <w:tab/>
      </w:r>
      <w:r w:rsidRPr="00A80714"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相信</w:t>
      </w:r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你的未来更加</w:t>
      </w:r>
      <w:bookmarkStart w:id="0" w:name="_GoBack"/>
      <w:bookmarkEnd w:id="0"/>
      <w:r>
        <w:rPr>
          <w:rFonts w:ascii="仿宋" w:eastAsia="仿宋" w:hAnsi="仿宋" w:cs="仿宋" w:hint="eastAsia"/>
          <w:color w:val="666666"/>
          <w:sz w:val="30"/>
          <w:szCs w:val="30"/>
          <w:shd w:val="clear" w:color="auto" w:fill="FFFFFF"/>
        </w:rPr>
        <w:t>美好</w:t>
      </w:r>
    </w:p>
    <w:sectPr w:rsidR="00F1064B" w:rsidRPr="002C68DE" w:rsidSect="003D18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64B" w:rsidRDefault="00F1064B" w:rsidP="003D184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064B" w:rsidRDefault="00F1064B" w:rsidP="003D184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64B" w:rsidRDefault="00F1064B" w:rsidP="003D184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064B" w:rsidRDefault="00F1064B" w:rsidP="003D184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7DE"/>
    <w:rsid w:val="00014F8F"/>
    <w:rsid w:val="00053CBE"/>
    <w:rsid w:val="00057F0F"/>
    <w:rsid w:val="00076817"/>
    <w:rsid w:val="000A1034"/>
    <w:rsid w:val="0010086A"/>
    <w:rsid w:val="0011028C"/>
    <w:rsid w:val="00112062"/>
    <w:rsid w:val="00170EFF"/>
    <w:rsid w:val="00194071"/>
    <w:rsid w:val="001D586D"/>
    <w:rsid w:val="00224E5D"/>
    <w:rsid w:val="00271730"/>
    <w:rsid w:val="002857A7"/>
    <w:rsid w:val="002C55A1"/>
    <w:rsid w:val="002C68DE"/>
    <w:rsid w:val="002E1EC6"/>
    <w:rsid w:val="00344DFD"/>
    <w:rsid w:val="003D184F"/>
    <w:rsid w:val="0041149C"/>
    <w:rsid w:val="00474CDB"/>
    <w:rsid w:val="004E2C4F"/>
    <w:rsid w:val="00581D47"/>
    <w:rsid w:val="005A325B"/>
    <w:rsid w:val="005A595B"/>
    <w:rsid w:val="005D044B"/>
    <w:rsid w:val="00617A24"/>
    <w:rsid w:val="00696C06"/>
    <w:rsid w:val="00696D92"/>
    <w:rsid w:val="006B1F91"/>
    <w:rsid w:val="006E42A3"/>
    <w:rsid w:val="00750392"/>
    <w:rsid w:val="007A0394"/>
    <w:rsid w:val="008040C5"/>
    <w:rsid w:val="00826D53"/>
    <w:rsid w:val="00830AC9"/>
    <w:rsid w:val="0086552B"/>
    <w:rsid w:val="00866D69"/>
    <w:rsid w:val="008B2D82"/>
    <w:rsid w:val="008D272A"/>
    <w:rsid w:val="008E1711"/>
    <w:rsid w:val="008F03E3"/>
    <w:rsid w:val="0091503A"/>
    <w:rsid w:val="00967922"/>
    <w:rsid w:val="009D6980"/>
    <w:rsid w:val="00A552A9"/>
    <w:rsid w:val="00A74DA9"/>
    <w:rsid w:val="00A80714"/>
    <w:rsid w:val="00A95EAC"/>
    <w:rsid w:val="00AA5EEE"/>
    <w:rsid w:val="00AB2DC9"/>
    <w:rsid w:val="00AB4802"/>
    <w:rsid w:val="00B609B8"/>
    <w:rsid w:val="00BA7EE4"/>
    <w:rsid w:val="00BE0DA7"/>
    <w:rsid w:val="00BE6D88"/>
    <w:rsid w:val="00C56B3B"/>
    <w:rsid w:val="00D01D7F"/>
    <w:rsid w:val="00D45F80"/>
    <w:rsid w:val="00D50CCE"/>
    <w:rsid w:val="00DC6BE7"/>
    <w:rsid w:val="00DD43C7"/>
    <w:rsid w:val="00E236D2"/>
    <w:rsid w:val="00E35952"/>
    <w:rsid w:val="00E50AB5"/>
    <w:rsid w:val="00E8666C"/>
    <w:rsid w:val="00EF3F86"/>
    <w:rsid w:val="00F041A6"/>
    <w:rsid w:val="00F1064B"/>
    <w:rsid w:val="00F177DE"/>
    <w:rsid w:val="00F73650"/>
    <w:rsid w:val="00F836C2"/>
    <w:rsid w:val="00FA735E"/>
    <w:rsid w:val="00FF6C87"/>
    <w:rsid w:val="04C7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84F"/>
    <w:pPr>
      <w:widowControl w:val="0"/>
      <w:jc w:val="both"/>
    </w:pPr>
    <w:rPr>
      <w:rFonts w:ascii="Calibri" w:hAnsi="Calibri" w:cs="Calibri"/>
      <w:szCs w:val="21"/>
    </w:rPr>
  </w:style>
  <w:style w:type="paragraph" w:styleId="Heading3">
    <w:name w:val="heading 3"/>
    <w:basedOn w:val="Normal"/>
    <w:link w:val="Heading3Char"/>
    <w:uiPriority w:val="99"/>
    <w:qFormat/>
    <w:rsid w:val="003D184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D184F"/>
    <w:rPr>
      <w:rFonts w:ascii="宋体" w:eastAsia="宋体" w:hAnsi="宋体" w:cs="宋体"/>
      <w:b/>
      <w:bCs/>
      <w:kern w:val="0"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rsid w:val="003D184F"/>
    <w:rPr>
      <w:rFonts w:ascii="Times New Roman" w:hAnsi="Times New Roman" w:cs="Times New Roman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184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D184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184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D1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D18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aosou.com/s?q=%E9%97%B3%E7%BA%A6%E6%B7%B1%E7%BE%8E&amp;ie=utf-8&amp;src=wenda_lin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50</Words>
  <Characters>288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往事并非如烟</dc:title>
  <dc:subject/>
  <dc:creator>User</dc:creator>
  <cp:keywords/>
  <dc:description/>
  <cp:lastModifiedBy>MC SYSTEM</cp:lastModifiedBy>
  <cp:revision>10</cp:revision>
  <dcterms:created xsi:type="dcterms:W3CDTF">2015-05-05T15:46:00Z</dcterms:created>
  <dcterms:modified xsi:type="dcterms:W3CDTF">2015-05-27T07:18:00Z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